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/>
    <w:p w14:paraId="5C1B3859" w14:textId="3B72911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546EE9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B4D83D4" w14:textId="6A63AB5F" w:rsidR="008D329F" w:rsidRPr="003F23D2" w:rsidRDefault="008D329F" w:rsidP="003F23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3F23D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104A6B" w:rsidRPr="00104A6B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Συσκευή Ενδυνάμωσης </w:t>
            </w:r>
            <w:proofErr w:type="spellStart"/>
            <w:r w:rsidR="00104A6B" w:rsidRPr="00104A6B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εισπσνευστικών</w:t>
            </w:r>
            <w:proofErr w:type="spellEnd"/>
            <w:r w:rsidR="00104A6B" w:rsidRPr="00104A6B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μυών για παιδιά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29918100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F09CD9" w14:textId="77777777" w:rsidR="00104A6B" w:rsidRDefault="00104A6B" w:rsidP="00104A6B">
            <w:pPr>
              <w:suppressAutoHyphens w:val="0"/>
              <w:spacing w:after="0"/>
              <w:jc w:val="center"/>
              <w:rPr>
                <w:rFonts w:ascii="Roboto" w:hAnsi="Roboto"/>
                <w:color w:val="333333"/>
                <w:sz w:val="16"/>
                <w:szCs w:val="16"/>
                <w:lang w:val="el-GR" w:eastAsia="el-GR"/>
              </w:rPr>
            </w:pPr>
            <w:r w:rsidRPr="00104A6B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Συσκευή Ενδυνάμωσης </w:t>
            </w:r>
            <w:proofErr w:type="spellStart"/>
            <w:r w:rsidRPr="00104A6B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εισπσνευστικών</w:t>
            </w:r>
            <w:proofErr w:type="spellEnd"/>
            <w:r w:rsidRPr="00104A6B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μυών για παιδιά. Μηχανική συσκευή με βαλβίδες διαφορετικών οπών (9 διαφορετικών) για ενδυνάμωση εισπνευστικών μυών.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Με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μάσκ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>α, επ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ιστόμιο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ρινο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πίεστρο,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σύνδεσμο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σχήμ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>ατος Ταφ.</w:t>
            </w:r>
          </w:p>
          <w:p w14:paraId="5D2D01F7" w14:textId="5C219266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4A3F5008" w:rsidR="008D329F" w:rsidRPr="008D329F" w:rsidRDefault="003F23D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41F398FA" w:rsidR="008D329F" w:rsidRPr="003F23D2" w:rsidRDefault="003F23D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0298D"/>
    <w:rsid w:val="000325FB"/>
    <w:rsid w:val="00066F06"/>
    <w:rsid w:val="00087CF8"/>
    <w:rsid w:val="000A317B"/>
    <w:rsid w:val="000C40B4"/>
    <w:rsid w:val="000E333F"/>
    <w:rsid w:val="00104A6B"/>
    <w:rsid w:val="00115F5C"/>
    <w:rsid w:val="00166FA0"/>
    <w:rsid w:val="001D6594"/>
    <w:rsid w:val="00240B8E"/>
    <w:rsid w:val="0024151E"/>
    <w:rsid w:val="002639A3"/>
    <w:rsid w:val="002C5B52"/>
    <w:rsid w:val="002D703C"/>
    <w:rsid w:val="002E111A"/>
    <w:rsid w:val="003F23D2"/>
    <w:rsid w:val="004073EE"/>
    <w:rsid w:val="00483071"/>
    <w:rsid w:val="00546EE9"/>
    <w:rsid w:val="00601FB8"/>
    <w:rsid w:val="00772D19"/>
    <w:rsid w:val="007A298A"/>
    <w:rsid w:val="007C3968"/>
    <w:rsid w:val="00860B02"/>
    <w:rsid w:val="008D329F"/>
    <w:rsid w:val="00974C22"/>
    <w:rsid w:val="009A6F68"/>
    <w:rsid w:val="00A2250D"/>
    <w:rsid w:val="00A24C38"/>
    <w:rsid w:val="00A432FE"/>
    <w:rsid w:val="00A72F40"/>
    <w:rsid w:val="00A97DE6"/>
    <w:rsid w:val="00AE4F97"/>
    <w:rsid w:val="00B42BCD"/>
    <w:rsid w:val="00B94951"/>
    <w:rsid w:val="00D43DFD"/>
    <w:rsid w:val="00D87C60"/>
    <w:rsid w:val="00E6188C"/>
    <w:rsid w:val="00E7025B"/>
    <w:rsid w:val="00F14BB0"/>
    <w:rsid w:val="00F34493"/>
    <w:rsid w:val="00F55C81"/>
    <w:rsid w:val="00F9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768DF932</Template>
  <TotalTime>2</TotalTime>
  <Pages>1</Pages>
  <Words>69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2025-11-06T12:56:00Z</dcterms:created>
  <dcterms:modified xsi:type="dcterms:W3CDTF">2025-11-20T12:53:00Z</dcterms:modified>
</cp:coreProperties>
</file>